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1AB793EA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="00136D79" w:rsidRPr="00136D79">
        <w:rPr>
          <w:i/>
          <w:iCs/>
          <w:sz w:val="18"/>
          <w:szCs w:val="18"/>
        </w:rPr>
        <w:t>ime in naslov upravičenca</w:t>
      </w:r>
      <w:r w:rsidR="00136D79">
        <w:rPr>
          <w:i/>
          <w:iCs/>
          <w:sz w:val="18"/>
          <w:szCs w:val="18"/>
        </w:rPr>
        <w:t xml:space="preserve"> garancije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D0B940D" w14:textId="203243E6" w:rsidR="0010559A" w:rsidRPr="00136D79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</w:t>
      </w:r>
      <w:r w:rsidR="00136D79" w:rsidRPr="002B38A8">
        <w:rPr>
          <w:sz w:val="18"/>
          <w:szCs w:val="18"/>
        </w:rPr>
        <w:t>…………….</w:t>
      </w:r>
      <w:r w:rsidR="00136D79" w:rsidRPr="002B38A8">
        <w:rPr>
          <w:i/>
          <w:sz w:val="18"/>
          <w:szCs w:val="18"/>
        </w:rPr>
        <w:t xml:space="preserve">(vpiše se ime in naslov </w:t>
      </w:r>
      <w:r w:rsidR="00136D79">
        <w:rPr>
          <w:i/>
          <w:sz w:val="18"/>
          <w:szCs w:val="18"/>
        </w:rPr>
        <w:t>upravičenca</w:t>
      </w:r>
      <w:r w:rsidR="00136D79" w:rsidRPr="002B38A8">
        <w:rPr>
          <w:i/>
          <w:sz w:val="18"/>
          <w:szCs w:val="18"/>
        </w:rPr>
        <w:t xml:space="preserve"> garancije)</w:t>
      </w:r>
      <w:r w:rsidR="00136D79">
        <w:rPr>
          <w:sz w:val="18"/>
          <w:szCs w:val="18"/>
        </w:rPr>
        <w:t xml:space="preserve"> </w:t>
      </w:r>
    </w:p>
    <w:p w14:paraId="77A4C246" w14:textId="77777777" w:rsidR="00D65B3A" w:rsidRPr="002B38A8" w:rsidRDefault="00D65B3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D6442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3E706" w14:textId="77777777" w:rsidR="0022678F" w:rsidRDefault="0022678F">
      <w:r>
        <w:separator/>
      </w:r>
    </w:p>
  </w:endnote>
  <w:endnote w:type="continuationSeparator" w:id="0">
    <w:p w14:paraId="5E3211DA" w14:textId="77777777" w:rsidR="0022678F" w:rsidRDefault="00226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ACD41" w14:textId="77777777" w:rsidR="00681622" w:rsidRPr="00DC613E" w:rsidRDefault="00681622" w:rsidP="00681622">
    <w:pPr>
      <w:pStyle w:val="Noga"/>
    </w:pPr>
    <w:r>
      <w:rPr>
        <w:noProof/>
        <w14:ligatures w14:val="standardContextual"/>
      </w:rPr>
      <w:drawing>
        <wp:inline distT="0" distB="0" distL="0" distR="0" wp14:anchorId="34A121C3" wp14:editId="249905F1">
          <wp:extent cx="1024128" cy="387364"/>
          <wp:effectExtent l="0" t="0" r="5080" b="0"/>
          <wp:docPr id="1134940976" name="Slika 2" descr="Slika, ki vsebuje besede besedilo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940976" name="Slika 2" descr="Slika, ki vsebuje besede besedilo, oblikovanje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521" cy="393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1D85A8B3" wp14:editId="2BA58CB5">
          <wp:extent cx="2174603" cy="354150"/>
          <wp:effectExtent l="0" t="0" r="0" b="8255"/>
          <wp:docPr id="685055384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1F027" w14:textId="77777777" w:rsidR="0022678F" w:rsidRDefault="0022678F">
      <w:r>
        <w:separator/>
      </w:r>
    </w:p>
  </w:footnote>
  <w:footnote w:type="continuationSeparator" w:id="0">
    <w:p w14:paraId="57D72BED" w14:textId="77777777" w:rsidR="0022678F" w:rsidRDefault="00226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C15B30E" w14:paraId="694DBE6B" w14:textId="77777777" w:rsidTr="5C15B30E">
      <w:trPr>
        <w:trHeight w:val="300"/>
      </w:trPr>
      <w:tc>
        <w:tcPr>
          <w:tcW w:w="3020" w:type="dxa"/>
        </w:tcPr>
        <w:p w14:paraId="5898B314" w14:textId="02DD667B" w:rsidR="5C15B30E" w:rsidRDefault="5C15B30E" w:rsidP="5C15B30E">
          <w:pPr>
            <w:pStyle w:val="Glava"/>
            <w:ind w:left="-115"/>
          </w:pPr>
        </w:p>
      </w:tc>
      <w:tc>
        <w:tcPr>
          <w:tcW w:w="3020" w:type="dxa"/>
        </w:tcPr>
        <w:p w14:paraId="5E76539B" w14:textId="27C88961" w:rsidR="5C15B30E" w:rsidRDefault="5C15B30E" w:rsidP="5C15B30E">
          <w:pPr>
            <w:pStyle w:val="Glava"/>
            <w:jc w:val="center"/>
          </w:pPr>
        </w:p>
      </w:tc>
      <w:tc>
        <w:tcPr>
          <w:tcW w:w="3020" w:type="dxa"/>
        </w:tcPr>
        <w:p w14:paraId="33F88681" w14:textId="38625BD3" w:rsidR="5C15B30E" w:rsidRDefault="5C15B30E" w:rsidP="5C15B30E">
          <w:pPr>
            <w:pStyle w:val="Glava"/>
            <w:ind w:right="-115"/>
            <w:jc w:val="right"/>
          </w:pPr>
        </w:p>
      </w:tc>
    </w:tr>
  </w:tbl>
  <w:p w14:paraId="256CA288" w14:textId="6AA73B08" w:rsidR="5C15B30E" w:rsidRDefault="5C15B30E" w:rsidP="5C15B30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5" w:type="dxa"/>
      <w:tblInd w:w="38" w:type="dxa"/>
      <w:tblLayout w:type="fixed"/>
      <w:tblLook w:val="01E0" w:firstRow="1" w:lastRow="1" w:firstColumn="1" w:lastColumn="1" w:noHBand="0" w:noVBand="0"/>
    </w:tblPr>
    <w:tblGrid>
      <w:gridCol w:w="3065"/>
      <w:gridCol w:w="3065"/>
      <w:gridCol w:w="3065"/>
    </w:tblGrid>
    <w:tr w:rsidR="00370866" w:rsidRPr="00A1445A" w14:paraId="62EBF3C5" w14:textId="77777777" w:rsidTr="5C15B30E">
      <w:tc>
        <w:tcPr>
          <w:tcW w:w="9195" w:type="dxa"/>
          <w:gridSpan w:val="3"/>
          <w:tcBorders>
            <w:bottom w:val="single" w:sz="4" w:space="0" w:color="auto"/>
          </w:tcBorders>
        </w:tcPr>
        <w:p w14:paraId="6D98A12B" w14:textId="0F6B7588" w:rsidR="00370866" w:rsidRPr="00C0552D" w:rsidRDefault="001D10FB" w:rsidP="5C15B30E">
          <w:pPr>
            <w:jc w:val="both"/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2888A877" wp14:editId="1DB3B0B4">
                <wp:extent cx="1073888" cy="310862"/>
                <wp:effectExtent l="0" t="0" r="0" b="0"/>
                <wp:docPr id="605038766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3068" cy="322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C0552D" w:rsidRPr="00661C62" w14:paraId="3697C350" w14:textId="77777777" w:rsidTr="5C15B30E">
      <w:tc>
        <w:tcPr>
          <w:tcW w:w="3065" w:type="dxa"/>
          <w:tcBorders>
            <w:top w:val="single" w:sz="4" w:space="0" w:color="auto"/>
          </w:tcBorders>
        </w:tcPr>
        <w:p w14:paraId="31026E4D" w14:textId="73EE8E46" w:rsidR="00C0552D" w:rsidRPr="00661C62" w:rsidRDefault="00AE1421" w:rsidP="009526E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B35E5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9526E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3065" w:type="dxa"/>
          <w:tcBorders>
            <w:top w:val="single" w:sz="4" w:space="0" w:color="auto"/>
          </w:tcBorders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065" w:type="dxa"/>
          <w:tcBorders>
            <w:top w:val="single" w:sz="4" w:space="0" w:color="auto"/>
          </w:tcBorders>
        </w:tcPr>
        <w:p w14:paraId="2B42F5F0" w14:textId="5256347F" w:rsidR="00C0552D" w:rsidRPr="00661C62" w:rsidRDefault="00B419E9" w:rsidP="00D65B3A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65B3A">
            <w:rPr>
              <w:rFonts w:ascii="Arial" w:hAnsi="Arial" w:cs="Arial"/>
              <w:sz w:val="16"/>
              <w:szCs w:val="16"/>
            </w:rPr>
            <w:t>7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8787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36D79"/>
    <w:rsid w:val="0014021F"/>
    <w:rsid w:val="0014733A"/>
    <w:rsid w:val="00166414"/>
    <w:rsid w:val="0017296F"/>
    <w:rsid w:val="00174BFE"/>
    <w:rsid w:val="00183318"/>
    <w:rsid w:val="00186071"/>
    <w:rsid w:val="001A192F"/>
    <w:rsid w:val="001A7BD0"/>
    <w:rsid w:val="001C5B2C"/>
    <w:rsid w:val="001D10FB"/>
    <w:rsid w:val="001D16E0"/>
    <w:rsid w:val="001D694D"/>
    <w:rsid w:val="001F6F0F"/>
    <w:rsid w:val="0020233B"/>
    <w:rsid w:val="002104D8"/>
    <w:rsid w:val="0022678F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07827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06CEF"/>
    <w:rsid w:val="0043532D"/>
    <w:rsid w:val="00445049"/>
    <w:rsid w:val="004527D6"/>
    <w:rsid w:val="00455EB9"/>
    <w:rsid w:val="004720C5"/>
    <w:rsid w:val="0047643E"/>
    <w:rsid w:val="004801D0"/>
    <w:rsid w:val="0048359D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81622"/>
    <w:rsid w:val="006D59F7"/>
    <w:rsid w:val="006E377F"/>
    <w:rsid w:val="006F44F5"/>
    <w:rsid w:val="006F47C7"/>
    <w:rsid w:val="006F631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52340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2D85"/>
    <w:rsid w:val="00A83E62"/>
    <w:rsid w:val="00A92149"/>
    <w:rsid w:val="00AA2F1C"/>
    <w:rsid w:val="00AB1522"/>
    <w:rsid w:val="00AB3346"/>
    <w:rsid w:val="00AB4674"/>
    <w:rsid w:val="00AC72E5"/>
    <w:rsid w:val="00AD3618"/>
    <w:rsid w:val="00AD6C32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1B5"/>
    <w:rsid w:val="00C2689D"/>
    <w:rsid w:val="00C468BF"/>
    <w:rsid w:val="00C51892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64427"/>
    <w:rsid w:val="00D65B3A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32"/>
    <w:rsid w:val="00F41606"/>
    <w:rsid w:val="00F42EA0"/>
    <w:rsid w:val="00F430A3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5C15B30E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48359D"/>
    <w:rPr>
      <w:rFonts w:ascii="Arial" w:hAnsi="Arial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6816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BB312C9A-53D8-48FB-84E0-CF880094F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E84F76-B3FD-4E8A-9440-897D0F6BF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374</Words>
  <Characters>2185</Characters>
  <Application>Microsoft Office Word</Application>
  <DocSecurity>0</DocSecurity>
  <Lines>18</Lines>
  <Paragraphs>5</Paragraphs>
  <ScaleCrop>false</ScaleCrop>
  <Company>ZRSBR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5</cp:revision>
  <cp:lastPrinted>2016-01-04T14:38:00Z</cp:lastPrinted>
  <dcterms:created xsi:type="dcterms:W3CDTF">2024-06-26T10:48:00Z</dcterms:created>
  <dcterms:modified xsi:type="dcterms:W3CDTF">2025-08-22T07:21:00Z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